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890DC" w14:textId="77777777" w:rsidR="00DC2FA1" w:rsidRDefault="00DC2FA1" w:rsidP="00DC2F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CLEVELAND</w:t>
      </w:r>
      <w:r>
        <w:rPr>
          <w:rFonts w:ascii="Times New Roman" w:hAnsi="Times New Roman" w:cs="Times New Roman"/>
        </w:rPr>
        <w:t xml:space="preserve">      (fl.1483)</w:t>
      </w:r>
    </w:p>
    <w:p w14:paraId="5B6A1C11" w14:textId="77777777" w:rsidR="00DC2FA1" w:rsidRDefault="00DC2FA1" w:rsidP="00DC2F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10C39158" w14:textId="77777777" w:rsidR="00DC2FA1" w:rsidRDefault="00DC2FA1" w:rsidP="00DC2FA1">
      <w:pPr>
        <w:rPr>
          <w:rFonts w:ascii="Times New Roman" w:hAnsi="Times New Roman" w:cs="Times New Roman"/>
        </w:rPr>
      </w:pPr>
    </w:p>
    <w:p w14:paraId="39AB964A" w14:textId="77777777" w:rsidR="00DC2FA1" w:rsidRDefault="00DC2FA1" w:rsidP="00DC2FA1">
      <w:pPr>
        <w:rPr>
          <w:rFonts w:ascii="Times New Roman" w:hAnsi="Times New Roman" w:cs="Times New Roman"/>
        </w:rPr>
      </w:pPr>
    </w:p>
    <w:p w14:paraId="06B16D01" w14:textId="77777777" w:rsidR="00DC2FA1" w:rsidRDefault="00DC2FA1" w:rsidP="00DC2F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Letwyn</w:t>
      </w:r>
      <w:proofErr w:type="spellEnd"/>
      <w:r>
        <w:rPr>
          <w:rFonts w:ascii="Times New Roman" w:hAnsi="Times New Roman" w:cs="Times New Roman"/>
        </w:rPr>
        <w:t xml:space="preserve"> of York, tailor(q.v.),</w:t>
      </w:r>
    </w:p>
    <w:p w14:paraId="5FAF63DA" w14:textId="77777777" w:rsidR="00DC2FA1" w:rsidRDefault="00DC2FA1" w:rsidP="00DC2F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John Stokesley of York, mustard maker(q.v.), Thomas Chapman of</w:t>
      </w:r>
    </w:p>
    <w:p w14:paraId="66968DA4" w14:textId="77777777" w:rsidR="00DC2FA1" w:rsidRDefault="00DC2FA1" w:rsidP="00DC2F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York, saddler(q.v.), and William </w:t>
      </w:r>
      <w:proofErr w:type="spellStart"/>
      <w:r>
        <w:rPr>
          <w:rFonts w:ascii="Times New Roman" w:hAnsi="Times New Roman" w:cs="Times New Roman"/>
        </w:rPr>
        <w:t>Stubbes</w:t>
      </w:r>
      <w:proofErr w:type="spellEnd"/>
      <w:r>
        <w:rPr>
          <w:rFonts w:ascii="Times New Roman" w:hAnsi="Times New Roman" w:cs="Times New Roman"/>
        </w:rPr>
        <w:t xml:space="preserve"> of York, fletcher(q.v.).</w:t>
      </w:r>
    </w:p>
    <w:p w14:paraId="38C4B88D" w14:textId="77777777" w:rsidR="00DC2FA1" w:rsidRDefault="00DC2FA1" w:rsidP="00DC2F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6DE8C93E" w14:textId="77777777" w:rsidR="00DC2FA1" w:rsidRDefault="00DC2FA1" w:rsidP="00DC2F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Napette</w:t>
      </w:r>
      <w:proofErr w:type="spellEnd"/>
      <w:r>
        <w:rPr>
          <w:rFonts w:ascii="Times New Roman" w:hAnsi="Times New Roman" w:cs="Times New Roman"/>
        </w:rPr>
        <w:t xml:space="preserve"> of York, chapman(q.v.),</w:t>
      </w:r>
    </w:p>
    <w:p w14:paraId="167D4F6E" w14:textId="77777777" w:rsidR="00DC2FA1" w:rsidRDefault="00DC2FA1" w:rsidP="00DC2F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Patrick Hall of York, weaver(q.v.), John </w:t>
      </w:r>
      <w:proofErr w:type="spellStart"/>
      <w:r>
        <w:rPr>
          <w:rFonts w:ascii="Times New Roman" w:hAnsi="Times New Roman" w:cs="Times New Roman"/>
        </w:rPr>
        <w:t>Andreson</w:t>
      </w:r>
      <w:proofErr w:type="spellEnd"/>
      <w:r>
        <w:rPr>
          <w:rFonts w:ascii="Times New Roman" w:hAnsi="Times New Roman" w:cs="Times New Roman"/>
        </w:rPr>
        <w:t xml:space="preserve"> of York, miller(q.v.),</w:t>
      </w:r>
    </w:p>
    <w:p w14:paraId="605CE4D5" w14:textId="77777777" w:rsidR="00DC2FA1" w:rsidRDefault="00DC2FA1" w:rsidP="00DC2F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William </w:t>
      </w:r>
      <w:proofErr w:type="spellStart"/>
      <w:r>
        <w:rPr>
          <w:rFonts w:ascii="Times New Roman" w:hAnsi="Times New Roman" w:cs="Times New Roman"/>
        </w:rPr>
        <w:t>Fryston</w:t>
      </w:r>
      <w:proofErr w:type="spellEnd"/>
      <w:r>
        <w:rPr>
          <w:rFonts w:ascii="Times New Roman" w:hAnsi="Times New Roman" w:cs="Times New Roman"/>
        </w:rPr>
        <w:t xml:space="preserve"> of York, weaver(q.v.).   (ibid.)</w:t>
      </w:r>
    </w:p>
    <w:p w14:paraId="66C3B038" w14:textId="77777777" w:rsidR="00DC2FA1" w:rsidRDefault="00DC2FA1" w:rsidP="00DC2FA1">
      <w:pPr>
        <w:rPr>
          <w:rFonts w:ascii="Times New Roman" w:hAnsi="Times New Roman" w:cs="Times New Roman"/>
        </w:rPr>
      </w:pPr>
    </w:p>
    <w:p w14:paraId="7C4C434F" w14:textId="77777777" w:rsidR="00DC2FA1" w:rsidRDefault="00DC2FA1" w:rsidP="00DC2FA1">
      <w:pPr>
        <w:rPr>
          <w:rFonts w:ascii="Times New Roman" w:hAnsi="Times New Roman" w:cs="Times New Roman"/>
        </w:rPr>
      </w:pPr>
    </w:p>
    <w:p w14:paraId="14BF2E47" w14:textId="77777777" w:rsidR="00DC2FA1" w:rsidRDefault="00DC2FA1" w:rsidP="00DC2F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July 2019</w:t>
      </w:r>
    </w:p>
    <w:p w14:paraId="6B998473" w14:textId="77777777" w:rsidR="006B2F86" w:rsidRPr="00E71FC3" w:rsidRDefault="00DC2FA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8F068" w14:textId="77777777" w:rsidR="00DC2FA1" w:rsidRDefault="00DC2FA1" w:rsidP="00E71FC3">
      <w:r>
        <w:separator/>
      </w:r>
    </w:p>
  </w:endnote>
  <w:endnote w:type="continuationSeparator" w:id="0">
    <w:p w14:paraId="7E453699" w14:textId="77777777" w:rsidR="00DC2FA1" w:rsidRDefault="00DC2FA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CB95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B2A6F" w14:textId="77777777" w:rsidR="00DC2FA1" w:rsidRDefault="00DC2FA1" w:rsidP="00E71FC3">
      <w:r>
        <w:separator/>
      </w:r>
    </w:p>
  </w:footnote>
  <w:footnote w:type="continuationSeparator" w:id="0">
    <w:p w14:paraId="0EE6CBFD" w14:textId="77777777" w:rsidR="00DC2FA1" w:rsidRDefault="00DC2FA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FA1"/>
    <w:rsid w:val="001A7C09"/>
    <w:rsid w:val="00577BD5"/>
    <w:rsid w:val="00656CBA"/>
    <w:rsid w:val="006A1F77"/>
    <w:rsid w:val="00733BE7"/>
    <w:rsid w:val="00AB52E8"/>
    <w:rsid w:val="00B16D3F"/>
    <w:rsid w:val="00BB41AC"/>
    <w:rsid w:val="00DC2FA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A30E7"/>
  <w15:chartTrackingRefBased/>
  <w15:docId w15:val="{A6380912-7687-47DD-BCDD-8CA3C442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FA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2019-07-23T20:24:00Z</dcterms:created>
  <dcterms:modified xsi:type="dcterms:W3CDTF">2019-07-23T20:25:00Z</dcterms:modified>
</cp:coreProperties>
</file>